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468" w:rsidRDefault="00657468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657468" w:rsidRDefault="00657468" w:rsidP="008353C2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657468" w:rsidRDefault="00657468" w:rsidP="008353C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по предоставлению муниципальной</w:t>
      </w:r>
    </w:p>
    <w:p w:rsidR="00657468" w:rsidRDefault="00657468" w:rsidP="002E331C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услуги «Предоставление </w:t>
      </w:r>
    </w:p>
    <w:p w:rsidR="00657468" w:rsidRDefault="00657468" w:rsidP="002E331C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жилого помещения муниципального</w:t>
      </w:r>
    </w:p>
    <w:p w:rsidR="00657468" w:rsidRDefault="00657468" w:rsidP="002E331C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жилищного фонда по договору</w:t>
      </w:r>
    </w:p>
    <w:p w:rsidR="00657468" w:rsidRDefault="00657468" w:rsidP="002E331C">
      <w:pPr>
        <w:ind w:firstLine="4820"/>
        <w:rPr>
          <w:sz w:val="28"/>
          <w:szCs w:val="28"/>
        </w:rPr>
      </w:pPr>
      <w:r>
        <w:rPr>
          <w:sz w:val="28"/>
          <w:szCs w:val="28"/>
        </w:rPr>
        <w:t>социального найма»</w:t>
      </w:r>
    </w:p>
    <w:p w:rsidR="00657468" w:rsidRDefault="00657468" w:rsidP="008353C2">
      <w:pPr>
        <w:ind w:firstLine="4820"/>
        <w:rPr>
          <w:sz w:val="28"/>
          <w:szCs w:val="28"/>
        </w:rPr>
      </w:pPr>
    </w:p>
    <w:p w:rsidR="00657468" w:rsidRDefault="00657468" w:rsidP="006C7072">
      <w:pPr>
        <w:ind w:firstLine="4820"/>
        <w:rPr>
          <w:sz w:val="28"/>
          <w:szCs w:val="28"/>
        </w:rPr>
      </w:pPr>
    </w:p>
    <w:p w:rsidR="00657468" w:rsidRDefault="00657468" w:rsidP="006C7072">
      <w:pPr>
        <w:ind w:firstLine="4820"/>
        <w:rPr>
          <w:sz w:val="28"/>
          <w:szCs w:val="28"/>
        </w:rPr>
      </w:pPr>
    </w:p>
    <w:p w:rsidR="00657468" w:rsidRPr="002143E8" w:rsidRDefault="00657468" w:rsidP="006C7072">
      <w:pPr>
        <w:ind w:firstLine="4820"/>
        <w:rPr>
          <w:sz w:val="28"/>
          <w:szCs w:val="28"/>
        </w:rPr>
      </w:pPr>
      <w:r w:rsidRPr="002143E8">
        <w:rPr>
          <w:sz w:val="28"/>
          <w:szCs w:val="28"/>
        </w:rPr>
        <w:t xml:space="preserve">Главе </w:t>
      </w:r>
    </w:p>
    <w:p w:rsidR="00657468" w:rsidRDefault="00657468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57468" w:rsidRDefault="00657468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Белореченский район</w:t>
      </w:r>
      <w:r w:rsidRPr="002143E8">
        <w:rPr>
          <w:sz w:val="28"/>
          <w:szCs w:val="28"/>
        </w:rPr>
        <w:t xml:space="preserve"> </w:t>
      </w:r>
    </w:p>
    <w:p w:rsidR="00657468" w:rsidRPr="00D34419" w:rsidRDefault="00657468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_______________________________</w:t>
      </w:r>
    </w:p>
    <w:p w:rsidR="00657468" w:rsidRPr="00D34419" w:rsidRDefault="00657468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</w:t>
      </w:r>
      <w:r w:rsidRPr="00D34419">
        <w:rPr>
          <w:sz w:val="28"/>
          <w:szCs w:val="28"/>
        </w:rPr>
        <w:t>___________________________</w:t>
      </w:r>
    </w:p>
    <w:p w:rsidR="00657468" w:rsidRPr="00D34419" w:rsidRDefault="00657468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8"/>
          <w:szCs w:val="28"/>
        </w:rPr>
        <w:t xml:space="preserve">    </w:t>
      </w:r>
      <w:r w:rsidRPr="00D34419">
        <w:rPr>
          <w:sz w:val="20"/>
          <w:szCs w:val="20"/>
        </w:rPr>
        <w:t>(ФИО заявителя,  почтовый адрес</w:t>
      </w:r>
    </w:p>
    <w:p w:rsidR="00657468" w:rsidRPr="00D34419" w:rsidRDefault="00657468" w:rsidP="006C707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  <w:r w:rsidRPr="00D34419">
        <w:rPr>
          <w:sz w:val="20"/>
          <w:szCs w:val="20"/>
        </w:rPr>
        <w:t>__________________________________</w:t>
      </w:r>
      <w:r>
        <w:rPr>
          <w:sz w:val="20"/>
          <w:szCs w:val="20"/>
        </w:rPr>
        <w:t>_______</w:t>
      </w:r>
      <w:r w:rsidRPr="00D34419">
        <w:rPr>
          <w:sz w:val="20"/>
          <w:szCs w:val="20"/>
        </w:rPr>
        <w:t>____</w:t>
      </w:r>
    </w:p>
    <w:p w:rsidR="00657468" w:rsidRPr="00D34419" w:rsidRDefault="00657468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0"/>
          <w:szCs w:val="20"/>
        </w:rPr>
        <w:t xml:space="preserve">              номер телефона)</w:t>
      </w:r>
    </w:p>
    <w:p w:rsidR="00657468" w:rsidRPr="00D34419" w:rsidRDefault="00657468" w:rsidP="00D34419">
      <w:pPr>
        <w:ind w:firstLine="5245"/>
        <w:jc w:val="both"/>
        <w:rPr>
          <w:sz w:val="28"/>
          <w:szCs w:val="28"/>
        </w:rPr>
      </w:pPr>
    </w:p>
    <w:p w:rsidR="00657468" w:rsidRPr="00D34419" w:rsidRDefault="00657468" w:rsidP="00D34419">
      <w:pPr>
        <w:ind w:left="5529" w:hanging="1"/>
        <w:rPr>
          <w:sz w:val="28"/>
          <w:szCs w:val="28"/>
        </w:rPr>
      </w:pPr>
    </w:p>
    <w:p w:rsidR="00657468" w:rsidRPr="00D34419" w:rsidRDefault="00657468" w:rsidP="00D34419">
      <w:pPr>
        <w:jc w:val="center"/>
        <w:rPr>
          <w:sz w:val="28"/>
          <w:szCs w:val="28"/>
        </w:rPr>
      </w:pPr>
    </w:p>
    <w:p w:rsidR="00657468" w:rsidRPr="00D34419" w:rsidRDefault="00657468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657468" w:rsidRDefault="00657468" w:rsidP="00BD3985">
      <w:pPr>
        <w:ind w:firstLine="540"/>
        <w:jc w:val="center"/>
        <w:rPr>
          <w:sz w:val="28"/>
          <w:szCs w:val="28"/>
        </w:rPr>
      </w:pPr>
      <w:r w:rsidRPr="00D34419">
        <w:rPr>
          <w:sz w:val="28"/>
          <w:szCs w:val="28"/>
        </w:rPr>
        <w:t xml:space="preserve">о выдаче дубликата </w:t>
      </w:r>
      <w:r>
        <w:rPr>
          <w:sz w:val="28"/>
          <w:szCs w:val="28"/>
        </w:rPr>
        <w:t xml:space="preserve">результата предоставления </w:t>
      </w:r>
    </w:p>
    <w:p w:rsidR="00657468" w:rsidRPr="00D34419" w:rsidRDefault="00657468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657468" w:rsidRPr="00D34419" w:rsidRDefault="00657468" w:rsidP="00D34419">
      <w:pPr>
        <w:ind w:firstLine="540"/>
        <w:jc w:val="both"/>
        <w:rPr>
          <w:sz w:val="28"/>
          <w:szCs w:val="28"/>
        </w:rPr>
      </w:pPr>
    </w:p>
    <w:p w:rsidR="00657468" w:rsidRPr="00D34419" w:rsidRDefault="00657468" w:rsidP="00444E7E">
      <w:pPr>
        <w:ind w:left="550" w:firstLine="868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Прошу выдать </w:t>
      </w:r>
      <w:r>
        <w:rPr>
          <w:sz w:val="28"/>
          <w:szCs w:val="28"/>
        </w:rPr>
        <w:t xml:space="preserve">дубликат постановления администрации муниципального образования Белореченский район о </w:t>
      </w:r>
      <w:r w:rsidRPr="00F84BDB">
        <w:rPr>
          <w:sz w:val="28"/>
          <w:szCs w:val="28"/>
        </w:rPr>
        <w:t>предоставлении жилого помещения по договору социал</w:t>
      </w:r>
      <w:r w:rsidRPr="00F84BDB">
        <w:rPr>
          <w:sz w:val="28"/>
          <w:szCs w:val="28"/>
        </w:rPr>
        <w:t>ь</w:t>
      </w:r>
      <w:r w:rsidRPr="00F84BDB">
        <w:rPr>
          <w:sz w:val="28"/>
          <w:szCs w:val="28"/>
        </w:rPr>
        <w:t>ного найма</w:t>
      </w:r>
      <w:r>
        <w:rPr>
          <w:sz w:val="28"/>
          <w:szCs w:val="28"/>
        </w:rPr>
        <w:t xml:space="preserve"> (договора социального найма жилого помещения).</w:t>
      </w:r>
    </w:p>
    <w:p w:rsidR="00657468" w:rsidRPr="00D34419" w:rsidRDefault="00657468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 от  "______" ________ 20___ г. № ____</w:t>
      </w:r>
    </w:p>
    <w:p w:rsidR="00657468" w:rsidRPr="00D34419" w:rsidRDefault="00657468" w:rsidP="00D34419">
      <w:pPr>
        <w:ind w:firstLine="540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657468" w:rsidRPr="00D34419" w:rsidRDefault="00657468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657468" w:rsidRPr="00D34419" w:rsidRDefault="00657468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657468" w:rsidRPr="00D34419" w:rsidRDefault="00657468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 .</w:t>
      </w:r>
    </w:p>
    <w:p w:rsidR="00657468" w:rsidRPr="00D34419" w:rsidRDefault="00657468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657468" w:rsidRDefault="00657468" w:rsidP="00D34419">
      <w:pPr>
        <w:ind w:left="567"/>
        <w:jc w:val="both"/>
        <w:rPr>
          <w:sz w:val="28"/>
          <w:szCs w:val="28"/>
        </w:rPr>
      </w:pPr>
    </w:p>
    <w:p w:rsidR="00657468" w:rsidRPr="00D34419" w:rsidRDefault="00657468" w:rsidP="00474535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"______" ________________ 20_____ г.</w:t>
      </w:r>
    </w:p>
    <w:p w:rsidR="00657468" w:rsidRPr="00617C4C" w:rsidRDefault="00657468" w:rsidP="00474535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657468" w:rsidRPr="00D34419" w:rsidRDefault="00657468" w:rsidP="00D34419">
      <w:pPr>
        <w:ind w:left="567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      </w:t>
      </w:r>
      <w:r>
        <w:rPr>
          <w:sz w:val="28"/>
          <w:szCs w:val="28"/>
        </w:rPr>
        <w:t xml:space="preserve">                           </w:t>
      </w:r>
      <w:r w:rsidRPr="00D34419">
        <w:rPr>
          <w:sz w:val="28"/>
          <w:szCs w:val="28"/>
        </w:rPr>
        <w:t>_________________________</w:t>
      </w:r>
    </w:p>
    <w:p w:rsidR="00657468" w:rsidRPr="00D34419" w:rsidRDefault="00657468" w:rsidP="00D34419">
      <w:pPr>
        <w:ind w:firstLine="540"/>
        <w:jc w:val="both"/>
        <w:rPr>
          <w:rFonts w:ascii="Verdana" w:hAnsi="Verdana"/>
          <w:sz w:val="20"/>
          <w:szCs w:val="20"/>
        </w:rPr>
      </w:pPr>
      <w:r w:rsidRPr="00D34419">
        <w:rPr>
          <w:sz w:val="28"/>
          <w:szCs w:val="28"/>
        </w:rPr>
        <w:t xml:space="preserve">        </w:t>
      </w:r>
      <w:r w:rsidRPr="00D34419">
        <w:rPr>
          <w:sz w:val="20"/>
          <w:szCs w:val="20"/>
        </w:rPr>
        <w:t xml:space="preserve">(подпись)                                </w:t>
      </w:r>
      <w:r>
        <w:rPr>
          <w:sz w:val="20"/>
          <w:szCs w:val="20"/>
        </w:rPr>
        <w:t xml:space="preserve">                        </w:t>
      </w:r>
      <w:r w:rsidRPr="00D34419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                               </w:t>
      </w:r>
      <w:r w:rsidRPr="00D34419">
        <w:rPr>
          <w:sz w:val="20"/>
          <w:szCs w:val="20"/>
        </w:rPr>
        <w:t>(Ф.И.О.)</w:t>
      </w:r>
    </w:p>
    <w:p w:rsidR="00657468" w:rsidRPr="00D34419" w:rsidRDefault="00657468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657468" w:rsidRPr="00617C4C" w:rsidRDefault="00657468" w:rsidP="00D34419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657468" w:rsidRPr="00617C4C" w:rsidRDefault="00657468" w:rsidP="00D34419">
      <w:pPr>
        <w:rPr>
          <w:sz w:val="28"/>
          <w:szCs w:val="28"/>
          <w:highlight w:val="magenta"/>
        </w:rPr>
      </w:pPr>
    </w:p>
    <w:p w:rsidR="00657468" w:rsidRPr="00617C4C" w:rsidRDefault="00657468" w:rsidP="00D34419">
      <w:pPr>
        <w:rPr>
          <w:sz w:val="28"/>
          <w:szCs w:val="28"/>
          <w:highlight w:val="magenta"/>
        </w:rPr>
      </w:pPr>
    </w:p>
    <w:p w:rsidR="00657468" w:rsidRDefault="00657468"/>
    <w:sectPr w:rsidR="00657468" w:rsidSect="0018035A">
      <w:headerReference w:type="even" r:id="rId6"/>
      <w:headerReference w:type="default" r:id="rId7"/>
      <w:pgSz w:w="11906" w:h="16838"/>
      <w:pgMar w:top="1135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468" w:rsidRDefault="00657468">
      <w:r>
        <w:separator/>
      </w:r>
    </w:p>
  </w:endnote>
  <w:endnote w:type="continuationSeparator" w:id="0">
    <w:p w:rsidR="00657468" w:rsidRDefault="00657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468" w:rsidRDefault="00657468">
      <w:r>
        <w:separator/>
      </w:r>
    </w:p>
  </w:footnote>
  <w:footnote w:type="continuationSeparator" w:id="0">
    <w:p w:rsidR="00657468" w:rsidRDefault="006574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468" w:rsidRDefault="00657468" w:rsidP="00745A4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57468" w:rsidRDefault="0065746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468" w:rsidRDefault="00657468" w:rsidP="00745A4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57468" w:rsidRDefault="00657468" w:rsidP="00DA6CC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419"/>
    <w:rsid w:val="00037EFF"/>
    <w:rsid w:val="00086ACF"/>
    <w:rsid w:val="000966D7"/>
    <w:rsid w:val="00115357"/>
    <w:rsid w:val="0018035A"/>
    <w:rsid w:val="001B7FFB"/>
    <w:rsid w:val="002143E8"/>
    <w:rsid w:val="002B7ED4"/>
    <w:rsid w:val="002E331C"/>
    <w:rsid w:val="00393673"/>
    <w:rsid w:val="003D02FA"/>
    <w:rsid w:val="00444E7E"/>
    <w:rsid w:val="00474535"/>
    <w:rsid w:val="004864A6"/>
    <w:rsid w:val="004E78D4"/>
    <w:rsid w:val="005A35FB"/>
    <w:rsid w:val="005C5E62"/>
    <w:rsid w:val="00617C4C"/>
    <w:rsid w:val="00657468"/>
    <w:rsid w:val="006854F8"/>
    <w:rsid w:val="006C7072"/>
    <w:rsid w:val="00745A47"/>
    <w:rsid w:val="008353C2"/>
    <w:rsid w:val="00851902"/>
    <w:rsid w:val="00877611"/>
    <w:rsid w:val="008B7637"/>
    <w:rsid w:val="008E143A"/>
    <w:rsid w:val="00904E9C"/>
    <w:rsid w:val="00AC7593"/>
    <w:rsid w:val="00B32E29"/>
    <w:rsid w:val="00BB53AF"/>
    <w:rsid w:val="00BD3985"/>
    <w:rsid w:val="00C8494C"/>
    <w:rsid w:val="00CC3236"/>
    <w:rsid w:val="00D22258"/>
    <w:rsid w:val="00D34419"/>
    <w:rsid w:val="00DA6CCA"/>
    <w:rsid w:val="00E62B9C"/>
    <w:rsid w:val="00EA2BB6"/>
    <w:rsid w:val="00EF1F46"/>
    <w:rsid w:val="00F03513"/>
    <w:rsid w:val="00F54A6F"/>
    <w:rsid w:val="00F84BDB"/>
    <w:rsid w:val="00F86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41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34419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D3441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280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212</Words>
  <Characters>1215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zaika</dc:creator>
  <cp:keywords/>
  <dc:description/>
  <cp:lastModifiedBy>popova</cp:lastModifiedBy>
  <cp:revision>3</cp:revision>
  <cp:lastPrinted>2020-11-18T06:52:00Z</cp:lastPrinted>
  <dcterms:created xsi:type="dcterms:W3CDTF">2020-11-19T10:39:00Z</dcterms:created>
  <dcterms:modified xsi:type="dcterms:W3CDTF">2020-11-19T10:49:00Z</dcterms:modified>
</cp:coreProperties>
</file>